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A0B9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BASSOK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FDBB479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Cranbrook, Kent. Fuller.</w:t>
      </w:r>
    </w:p>
    <w:p w14:paraId="4AA74293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B1D939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E70EAF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Ralph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Lynche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 and Henry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Hykkes</w:t>
      </w:r>
      <w:proofErr w:type="spellEnd"/>
    </w:p>
    <w:p w14:paraId="0D2B4B82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Rolvenden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50FC7E7C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18D4719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3ED3AB6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F22D89" w14:textId="77777777" w:rsidR="009D6F15" w:rsidRDefault="009D6F15" w:rsidP="009D6F1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October 2021</w:t>
      </w:r>
    </w:p>
    <w:p w14:paraId="475E08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1C7EB" w14:textId="77777777" w:rsidR="009D6F15" w:rsidRDefault="009D6F15" w:rsidP="009139A6">
      <w:r>
        <w:separator/>
      </w:r>
    </w:p>
  </w:endnote>
  <w:endnote w:type="continuationSeparator" w:id="0">
    <w:p w14:paraId="1791E67A" w14:textId="77777777" w:rsidR="009D6F15" w:rsidRDefault="009D6F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EE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F8F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4A6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8697F" w14:textId="77777777" w:rsidR="009D6F15" w:rsidRDefault="009D6F15" w:rsidP="009139A6">
      <w:r>
        <w:separator/>
      </w:r>
    </w:p>
  </w:footnote>
  <w:footnote w:type="continuationSeparator" w:id="0">
    <w:p w14:paraId="5019BBFB" w14:textId="77777777" w:rsidR="009D6F15" w:rsidRDefault="009D6F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FA2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97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346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15"/>
    <w:rsid w:val="000666E0"/>
    <w:rsid w:val="002510B7"/>
    <w:rsid w:val="005C130B"/>
    <w:rsid w:val="00826F5C"/>
    <w:rsid w:val="009139A6"/>
    <w:rsid w:val="009448BB"/>
    <w:rsid w:val="009D6F1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84CE3"/>
  <w15:chartTrackingRefBased/>
  <w15:docId w15:val="{3D99A8FE-74F9-4383-AFD7-129CCD0E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6F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2021-12-13T19:56:00Z</dcterms:created>
  <dcterms:modified xsi:type="dcterms:W3CDTF">2021-12-13T19:56:00Z</dcterms:modified>
</cp:coreProperties>
</file>